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37F" w:rsidRPr="0068451D" w:rsidRDefault="00A1437F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1437F" w:rsidRPr="0068451D" w:rsidRDefault="00A1437F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7C1291">
        <w:rPr>
          <w:rFonts w:ascii="Times New Roman" w:hAnsi="Times New Roman" w:cs="Times New Roman"/>
          <w:sz w:val="28"/>
        </w:rPr>
        <w:t>38.02.01</w:t>
      </w:r>
      <w:r>
        <w:rPr>
          <w:rFonts w:ascii="Times New Roman" w:hAnsi="Times New Roman" w:cs="Times New Roman"/>
          <w:sz w:val="28"/>
        </w:rPr>
        <w:t xml:space="preserve"> </w:t>
      </w:r>
      <w:r w:rsidRPr="007C1291">
        <w:rPr>
          <w:rFonts w:ascii="Times New Roman" w:hAnsi="Times New Roman" w:cs="Times New Roman"/>
          <w:sz w:val="28"/>
        </w:rPr>
        <w:t>Экономика и бухгалтерский учет (по отраслям)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A1437F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sz w:val="28"/>
            <w:szCs w:val="28"/>
          </w:rPr>
          <w:t>202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68451D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68451D">
        <w:rPr>
          <w:rFonts w:ascii="Times New Roman" w:hAnsi="Times New Roman" w:cs="Times New Roman"/>
          <w:sz w:val="28"/>
          <w:szCs w:val="28"/>
        </w:rPr>
        <w:t>.</w:t>
      </w:r>
    </w:p>
    <w:p w:rsidR="00A1437F" w:rsidRPr="0068451D" w:rsidRDefault="00A1437F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1437F" w:rsidRPr="0068451D" w:rsidRDefault="00A1437F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7C1291">
        <w:rPr>
          <w:rFonts w:ascii="Times New Roman" w:hAnsi="Times New Roman" w:cs="Times New Roman"/>
        </w:rPr>
        <w:t>38.02.01 Экономика и бухгалтерский учет (по отраслям)</w:t>
      </w:r>
      <w:r w:rsidRPr="007C1291">
        <w:rPr>
          <w:rFonts w:ascii="Times New Roman" w:hAnsi="Times New Roman" w:cs="Arial"/>
          <w:bCs/>
          <w:iCs/>
          <w:color w:val="auto"/>
        </w:rPr>
        <w:t xml:space="preserve"> 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A1437F" w:rsidRPr="0068451D" w:rsidRDefault="00A1437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A1437F" w:rsidRPr="0068451D" w:rsidRDefault="00A1437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A1437F" w:rsidRPr="0068451D" w:rsidRDefault="00A1437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A1437F" w:rsidRPr="0068451D" w:rsidRDefault="00A1437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A1437F" w:rsidRPr="0068451D" w:rsidRDefault="00A1437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3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A1437F" w:rsidRPr="0068451D" w:rsidRDefault="00A1437F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Pr="0068451D" w:rsidRDefault="00A1437F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A1437F" w:rsidRPr="0068451D" w:rsidRDefault="00A1437F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7654"/>
        <w:gridCol w:w="1134"/>
      </w:tblGrid>
      <w:tr w:rsidR="00A1437F" w:rsidTr="003E356A">
        <w:trPr>
          <w:trHeight w:hRule="exact" w:val="635"/>
        </w:trPr>
        <w:tc>
          <w:tcPr>
            <w:tcW w:w="846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A1437F" w:rsidRPr="003E356A" w:rsidRDefault="00A1437F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A1437F" w:rsidTr="003E356A">
        <w:trPr>
          <w:trHeight w:hRule="exact" w:val="1001"/>
        </w:trPr>
        <w:tc>
          <w:tcPr>
            <w:tcW w:w="846" w:type="dxa"/>
          </w:tcPr>
          <w:p w:rsidR="00A1437F" w:rsidRPr="003E356A" w:rsidRDefault="00A1437F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1437F" w:rsidRPr="003E356A" w:rsidRDefault="00A1437F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A1437F" w:rsidTr="003E356A">
        <w:trPr>
          <w:trHeight w:hRule="exact" w:val="851"/>
        </w:trPr>
        <w:tc>
          <w:tcPr>
            <w:tcW w:w="846" w:type="dxa"/>
          </w:tcPr>
          <w:p w:rsidR="00A1437F" w:rsidRPr="003E356A" w:rsidRDefault="00A1437F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1437F" w:rsidTr="003E356A">
        <w:trPr>
          <w:trHeight w:hRule="exact" w:val="851"/>
        </w:trPr>
        <w:tc>
          <w:tcPr>
            <w:tcW w:w="846" w:type="dxa"/>
          </w:tcPr>
          <w:p w:rsidR="00A1437F" w:rsidRPr="003E356A" w:rsidRDefault="00A1437F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A1437F" w:rsidTr="003E356A">
        <w:trPr>
          <w:trHeight w:hRule="exact" w:val="851"/>
        </w:trPr>
        <w:tc>
          <w:tcPr>
            <w:tcW w:w="846" w:type="dxa"/>
          </w:tcPr>
          <w:p w:rsidR="00A1437F" w:rsidRPr="003E356A" w:rsidRDefault="00A1437F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A1437F" w:rsidRPr="003E356A" w:rsidRDefault="00A1437F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Pr="003542DF" w:rsidRDefault="00A1437F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:rsidR="00A1437F" w:rsidRPr="001A5AA3" w:rsidRDefault="00A1437F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Pr="00C1635E" w:rsidRDefault="00A1437F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A1437F" w:rsidRPr="00121A41" w:rsidRDefault="00A1437F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7C1291">
        <w:rPr>
          <w:rFonts w:ascii="Times New Roman" w:hAnsi="Times New Roman" w:cs="Times New Roman"/>
          <w:sz w:val="28"/>
        </w:rPr>
        <w:t>38.02.01</w:t>
      </w:r>
      <w:r>
        <w:rPr>
          <w:rFonts w:ascii="Times New Roman" w:hAnsi="Times New Roman" w:cs="Times New Roman"/>
          <w:sz w:val="28"/>
        </w:rPr>
        <w:t xml:space="preserve"> </w:t>
      </w:r>
      <w:r w:rsidRPr="007C1291">
        <w:rPr>
          <w:rFonts w:ascii="Times New Roman" w:hAnsi="Times New Roman" w:cs="Times New Roman"/>
          <w:sz w:val="28"/>
        </w:rPr>
        <w:t>Экономика и бухгалтерский учет (по отраслям)</w:t>
      </w:r>
    </w:p>
    <w:p w:rsidR="00A1437F" w:rsidRPr="001A5AA3" w:rsidRDefault="00A1437F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Pr="001A5AA3" w:rsidRDefault="00A1437F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A1437F" w:rsidRPr="001A5AA3" w:rsidRDefault="00A1437F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A1437F" w:rsidRPr="003264CE" w:rsidRDefault="00A1437F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A1437F" w:rsidRPr="006F6D64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A1437F" w:rsidRPr="006F6D64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A1437F" w:rsidRPr="006F6D64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A1437F" w:rsidRPr="006F6D64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A1437F" w:rsidRPr="006F6D64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A1437F" w:rsidRPr="006F6D64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A1437F" w:rsidRDefault="00A1437F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1437F" w:rsidRDefault="00A1437F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A1437F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A1437F" w:rsidRPr="003264CE" w:rsidRDefault="00A1437F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264CE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304"/>
        <w:gridCol w:w="6283"/>
        <w:gridCol w:w="6283"/>
      </w:tblGrid>
      <w:tr w:rsidR="00A1437F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1437F" w:rsidRPr="00176C22" w:rsidRDefault="00A1437F" w:rsidP="006F6D64">
            <w:pPr>
              <w:pStyle w:val="a2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437F" w:rsidRPr="00176C22" w:rsidRDefault="00A1437F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A1437F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A1437F" w:rsidRPr="00176C22" w:rsidRDefault="00A1437F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176C22" w:rsidRDefault="00A1437F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176C22" w:rsidRDefault="00A1437F" w:rsidP="006F6D64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A1437F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801B47" w:rsidRDefault="00A1437F" w:rsidP="00801B47">
            <w:pPr>
              <w:pStyle w:val="a2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801B47" w:rsidRDefault="00A1437F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801B47" w:rsidRDefault="00A1437F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437F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176C22" w:rsidRDefault="00A1437F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801B47" w:rsidRDefault="00A1437F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A1437F" w:rsidRPr="00801B47" w:rsidRDefault="00A1437F" w:rsidP="00801B47">
            <w:pPr>
              <w:pStyle w:val="a2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A1437F" w:rsidRPr="00801B47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A1437F" w:rsidRDefault="00A1437F" w:rsidP="005B048E">
            <w:pPr>
              <w:pStyle w:val="a2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A1437F" w:rsidRPr="00801B47" w:rsidRDefault="00A1437F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801B47" w:rsidRDefault="00A1437F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A1437F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176C22" w:rsidRDefault="00A1437F" w:rsidP="00801B47">
            <w:pPr>
              <w:pStyle w:val="a2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176C22" w:rsidRDefault="00A1437F" w:rsidP="00E6659F">
            <w:pPr>
              <w:pStyle w:val="a2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Default="00A1437F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A1437F" w:rsidRDefault="00A1437F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A1437F" w:rsidRPr="00801B47" w:rsidRDefault="00A1437F" w:rsidP="00801B47">
            <w:pPr>
              <w:pStyle w:val="23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A1437F" w:rsidRPr="00801B47" w:rsidRDefault="00A1437F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A1437F" w:rsidRPr="00801B47" w:rsidRDefault="00A1437F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A1437F" w:rsidRPr="00801B47" w:rsidRDefault="00A1437F" w:rsidP="005B048E">
            <w:pPr>
              <w:pStyle w:val="23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A1437F" w:rsidRPr="00801B47" w:rsidRDefault="00A1437F" w:rsidP="00801B47">
            <w:pPr>
              <w:pStyle w:val="a2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A1437F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176C22" w:rsidRDefault="00A1437F" w:rsidP="00801B47">
            <w:pPr>
              <w:pStyle w:val="a2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A1437F" w:rsidRPr="00176C22" w:rsidRDefault="00A1437F" w:rsidP="00E6659F">
            <w:pPr>
              <w:pStyle w:val="a2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176C22" w:rsidRDefault="00A1437F" w:rsidP="00801B47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A1437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176C22" w:rsidRDefault="00A1437F" w:rsidP="00E6659F">
            <w:pPr>
              <w:pStyle w:val="a2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A1437F" w:rsidRPr="00176C22" w:rsidRDefault="00A1437F" w:rsidP="005B048E">
            <w:pPr>
              <w:pStyle w:val="a2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A030F0" w:rsidRDefault="00A1437F" w:rsidP="00E6659F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A1437F" w:rsidRPr="00176C22" w:rsidRDefault="00A1437F" w:rsidP="00E6659F">
            <w:pPr>
              <w:pStyle w:val="a2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A1437F" w:rsidRPr="00176C22" w:rsidRDefault="00A1437F" w:rsidP="00E6659F">
            <w:pPr>
              <w:pStyle w:val="a2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A1437F" w:rsidRPr="00176C22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Pr="00176C22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Pr="00176C22" w:rsidRDefault="00A1437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A1437F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A1437F" w:rsidRPr="0068451D" w:rsidRDefault="00A1437F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A1437F" w:rsidRPr="0068451D" w:rsidRDefault="00A1437F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A1437F" w:rsidRDefault="00A1437F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A1437F" w:rsidRPr="0068451D" w:rsidRDefault="00A1437F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A1437F" w:rsidRPr="0068451D" w:rsidRDefault="00A1437F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A1437F" w:rsidRPr="0068451D" w:rsidRDefault="00A1437F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A1437F" w:rsidRPr="0068451D" w:rsidRDefault="00A1437F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A1437F" w:rsidRPr="0068451D" w:rsidRDefault="00A1437F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A1437F" w:rsidRPr="0068451D" w:rsidRDefault="00A1437F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</w:t>
      </w:r>
      <w:bookmarkStart w:id="0" w:name="_GoBack"/>
      <w:bookmarkEnd w:id="0"/>
      <w:r w:rsidRPr="0068451D">
        <w:rPr>
          <w:rFonts w:ascii="Times New Roman" w:hAnsi="Times New Roman" w:cs="Times New Roman"/>
          <w:color w:val="auto"/>
        </w:rPr>
        <w:t>в предметных неделях;</w:t>
      </w:r>
    </w:p>
    <w:p w:rsidR="00A1437F" w:rsidRPr="0068451D" w:rsidRDefault="00A1437F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1437F" w:rsidRPr="0068451D" w:rsidRDefault="00A1437F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A1437F" w:rsidRPr="0068451D" w:rsidRDefault="00A1437F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A1437F" w:rsidRPr="0068451D" w:rsidRDefault="00A1437F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1437F" w:rsidRPr="0068451D" w:rsidRDefault="00A1437F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A1437F" w:rsidRPr="0068451D" w:rsidRDefault="00A1437F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1437F" w:rsidRPr="0068451D" w:rsidRDefault="00A1437F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A1437F" w:rsidRPr="0068451D" w:rsidRDefault="00A1437F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A1437F" w:rsidRPr="0068451D" w:rsidRDefault="00A1437F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A1437F" w:rsidRPr="0068451D" w:rsidRDefault="00A1437F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A1437F" w:rsidRPr="0068451D" w:rsidRDefault="00A1437F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A1437F" w:rsidRPr="0068451D" w:rsidRDefault="00A1437F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A1437F" w:rsidRPr="0068451D" w:rsidRDefault="00A1437F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A1437F" w:rsidRPr="0068451D" w:rsidRDefault="00A1437F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A1437F" w:rsidRPr="0068451D" w:rsidRDefault="00A1437F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A1437F" w:rsidRPr="0068451D" w:rsidRDefault="00A1437F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A1437F" w:rsidRPr="0068451D" w:rsidRDefault="00A1437F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A1437F" w:rsidRPr="0068451D" w:rsidRDefault="00A1437F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1437F" w:rsidRPr="0068451D" w:rsidRDefault="00A1437F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A1437F" w:rsidRPr="001A4DC6" w:rsidRDefault="00A1437F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A1437F" w:rsidRPr="001A4DC6" w:rsidRDefault="00A1437F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A1437F" w:rsidRPr="001A4DC6" w:rsidRDefault="00A1437F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A1437F" w:rsidRPr="001A4DC6" w:rsidRDefault="00A1437F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A1437F" w:rsidRPr="0068451D" w:rsidRDefault="00A1437F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Pr="00176C22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A1437F" w:rsidRPr="00176C22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A1437F" w:rsidRPr="00176C22" w:rsidRDefault="00A1437F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7949"/>
        <w:gridCol w:w="1858"/>
      </w:tblGrid>
      <w:tr w:rsidR="00A1437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176C22" w:rsidRDefault="00A1437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7F" w:rsidRPr="00176C22" w:rsidRDefault="00A1437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A1437F" w:rsidRPr="00176C22" w:rsidRDefault="00A1437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A1437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A1437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1437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A1437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A1437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A1437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A1437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A1437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176C22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A1437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DD38CA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A1437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DD38CA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A1437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437F" w:rsidRPr="00DD38CA" w:rsidRDefault="00A1437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C1635E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A1437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1437F" w:rsidRPr="00176C22" w:rsidRDefault="00A1437F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437F" w:rsidRPr="00951116" w:rsidRDefault="00A1437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A1437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176C22" w:rsidRDefault="00A1437F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A1437F" w:rsidRPr="00176C22" w:rsidRDefault="00A1437F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1437F" w:rsidRPr="00176C22" w:rsidRDefault="00A1437F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1437F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A1437F" w:rsidRDefault="00A1437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A1437F" w:rsidRDefault="00A1437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5"/>
        <w:gridCol w:w="9918"/>
        <w:gridCol w:w="9"/>
        <w:gridCol w:w="1284"/>
        <w:gridCol w:w="9"/>
        <w:gridCol w:w="1735"/>
      </w:tblGrid>
      <w:tr w:rsidR="00A1437F" w:rsidRPr="00176C22" w:rsidTr="000C395D">
        <w:trPr>
          <w:trHeight w:val="20"/>
        </w:trPr>
        <w:tc>
          <w:tcPr>
            <w:tcW w:w="713" w:type="pc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A1437F" w:rsidRPr="00176C22" w:rsidTr="000C395D">
        <w:trPr>
          <w:trHeight w:val="20"/>
        </w:trPr>
        <w:tc>
          <w:tcPr>
            <w:tcW w:w="5000" w:type="pct"/>
            <w:gridSpan w:val="6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A1437F" w:rsidRPr="00176C22" w:rsidTr="000C395D">
        <w:trPr>
          <w:trHeight w:val="20"/>
        </w:trPr>
        <w:tc>
          <w:tcPr>
            <w:tcW w:w="3998" w:type="pct"/>
            <w:gridSpan w:val="3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A1437F" w:rsidRPr="00176C22" w:rsidRDefault="00A1437F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B41714" w:rsidRDefault="00A1437F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5E6697" w:rsidRDefault="00A1437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A1437F" w:rsidRPr="00C1635E" w:rsidRDefault="00A1437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8000A6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98"/>
        </w:trPr>
        <w:tc>
          <w:tcPr>
            <w:tcW w:w="3998" w:type="pct"/>
            <w:gridSpan w:val="3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C82869" w:rsidRDefault="00A1437F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A1437F" w:rsidRPr="00C82869" w:rsidRDefault="00A1437F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A1437F" w:rsidRPr="00176C22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A1437F" w:rsidRPr="00176C22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A1437F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84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25"/>
        </w:trPr>
        <w:tc>
          <w:tcPr>
            <w:tcW w:w="3998" w:type="pct"/>
            <w:gridSpan w:val="3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15"/>
        </w:trPr>
        <w:tc>
          <w:tcPr>
            <w:tcW w:w="713" w:type="pct"/>
            <w:vMerge w:val="restart"/>
          </w:tcPr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A1437F" w:rsidRPr="00C82869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A1437F" w:rsidRPr="00176C22" w:rsidTr="000C395D">
        <w:trPr>
          <w:trHeight w:val="677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3B13D6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A1437F" w:rsidRPr="003B13D6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4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A1437F" w:rsidRPr="0068451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C5403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176C22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A1437F" w:rsidRPr="008000A6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C5403E" w:rsidRDefault="00A1437F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437F" w:rsidRPr="00176C22" w:rsidRDefault="00A1437F" w:rsidP="008000A6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8000A6" w:rsidRDefault="00A1437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A1437F" w:rsidRPr="00C1635E" w:rsidRDefault="00A1437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040A9D" w:rsidRDefault="00A1437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A1437F" w:rsidRPr="0068451D" w:rsidRDefault="00A1437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8000A6" w:rsidRDefault="00A1437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A1437F" w:rsidRPr="00C1635E" w:rsidRDefault="00A1437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A1437F" w:rsidRPr="00B41714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A1437F" w:rsidRPr="00B41714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C5403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8000A6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3998" w:type="pct"/>
            <w:gridSpan w:val="3"/>
          </w:tcPr>
          <w:p w:rsidR="00A1437F" w:rsidRPr="00C1635E" w:rsidRDefault="00A1437F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A1437F" w:rsidRPr="007657DD" w:rsidRDefault="00A1437F" w:rsidP="000C395D">
            <w:pPr>
              <w:pStyle w:val="a2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A1437F" w:rsidRPr="00176C22" w:rsidRDefault="00A1437F" w:rsidP="000C395D">
            <w:pPr>
              <w:pStyle w:val="a2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A1437F" w:rsidRPr="00176C22" w:rsidRDefault="00A1437F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A1437F" w:rsidRPr="005853EC" w:rsidRDefault="00A1437F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A1437F" w:rsidRPr="005853EC" w:rsidRDefault="00A1437F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A1437F" w:rsidRPr="00176C22" w:rsidRDefault="00A1437F" w:rsidP="008000A6">
            <w:pPr>
              <w:pStyle w:val="a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pStyle w:val="a2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A1437F" w:rsidRPr="00176C22" w:rsidRDefault="00A1437F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17722B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A1437F" w:rsidRPr="00176C22" w:rsidRDefault="00A1437F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17722B">
            <w:pPr>
              <w:pStyle w:val="a2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A1437F" w:rsidRPr="00176C22" w:rsidRDefault="00A1437F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17722B">
            <w:pPr>
              <w:pStyle w:val="a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A1437F" w:rsidRPr="00176C22" w:rsidRDefault="00A1437F" w:rsidP="000C395D">
            <w:pPr>
              <w:pStyle w:val="a2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pStyle w:val="a2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A1437F" w:rsidRPr="000C395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A1437F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Default="00A1437F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A1437F" w:rsidRPr="00C8737A" w:rsidRDefault="00A1437F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A1437F" w:rsidRPr="00C8737A" w:rsidRDefault="00A1437F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A1437F" w:rsidRPr="00176C22" w:rsidRDefault="00A1437F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A1437F" w:rsidRPr="00C1635E" w:rsidRDefault="00A1437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A1437F" w:rsidRPr="00C1635E" w:rsidRDefault="00A1437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A1437F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F25EC1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A1437F" w:rsidRPr="00C1635E" w:rsidRDefault="00A1437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A1437F" w:rsidRPr="00C1635E" w:rsidRDefault="00A1437F" w:rsidP="000C395D">
            <w:pPr>
              <w:pStyle w:val="23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F25EC1" w:rsidRDefault="00A1437F" w:rsidP="000C395D">
            <w:pPr>
              <w:pStyle w:val="a2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A1437F" w:rsidRPr="00176C22" w:rsidRDefault="00A1437F" w:rsidP="000C395D">
            <w:pPr>
              <w:pStyle w:val="a2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F41680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0C395D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3998" w:type="pct"/>
            <w:gridSpan w:val="3"/>
          </w:tcPr>
          <w:p w:rsidR="00A1437F" w:rsidRPr="00C1635E" w:rsidRDefault="00A1437F" w:rsidP="000C395D">
            <w:pPr>
              <w:pStyle w:val="a2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7657D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F41680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A1437F" w:rsidRPr="00F41680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0C395D" w:rsidRDefault="00A1437F" w:rsidP="005B048E">
            <w:pPr>
              <w:pStyle w:val="ListParagraph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F41680" w:rsidRDefault="00A1437F" w:rsidP="005B048E">
            <w:pPr>
              <w:pStyle w:val="ListParagraph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15"/>
        </w:trPr>
        <w:tc>
          <w:tcPr>
            <w:tcW w:w="713" w:type="pct"/>
            <w:vMerge w:val="restart"/>
          </w:tcPr>
          <w:p w:rsidR="00A1437F" w:rsidRPr="00793738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677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F41680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E630B7" w:rsidRDefault="00A1437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71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A1437F" w:rsidRPr="000C395D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A1437F" w:rsidRPr="00176C22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A1437F" w:rsidRPr="00176C22" w:rsidRDefault="00A1437F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A1437F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A1437F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pStyle w:val="a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A1437F" w:rsidRPr="00C1635E" w:rsidRDefault="00A1437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176C22" w:rsidRDefault="00A1437F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Pr="000C395D" w:rsidRDefault="00A1437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A1437F" w:rsidRPr="00C1635E" w:rsidRDefault="00A1437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20"/>
        </w:trPr>
        <w:tc>
          <w:tcPr>
            <w:tcW w:w="713" w:type="pct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A1437F" w:rsidRDefault="00A1437F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37F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A1437F" w:rsidRPr="00B8450F" w:rsidRDefault="00A1437F" w:rsidP="000C395D">
            <w:pPr>
              <w:pStyle w:val="a2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A1437F" w:rsidRPr="00C1635E" w:rsidRDefault="00A1437F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37F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A1437F" w:rsidRDefault="00A1437F" w:rsidP="000C395D">
            <w:pPr>
              <w:pStyle w:val="a2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A1437F" w:rsidRPr="006D649A" w:rsidRDefault="00A1437F" w:rsidP="000C395D">
            <w:pPr>
              <w:pStyle w:val="a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A1437F" w:rsidRPr="00176C22" w:rsidRDefault="00A1437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1437F" w:rsidRPr="00176C22" w:rsidRDefault="00A1437F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A1437F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A1437F" w:rsidRPr="009D4655" w:rsidRDefault="00A1437F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A1437F" w:rsidRPr="009D4655" w:rsidRDefault="00A1437F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A1437F" w:rsidRPr="009D4655" w:rsidRDefault="00A1437F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A1437F" w:rsidRPr="009D4655" w:rsidRDefault="00A1437F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A1437F" w:rsidRPr="009D4655" w:rsidRDefault="00A1437F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:rsidR="00A1437F" w:rsidRPr="009D4655" w:rsidRDefault="00A1437F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7C1291">
        <w:rPr>
          <w:rFonts w:ascii="Times New Roman" w:hAnsi="Times New Roman" w:cs="Times New Roman"/>
          <w:color w:val="auto"/>
          <w:u w:val="single"/>
          <w:shd w:val="clear" w:color="auto" w:fill="F8F9FA"/>
        </w:rPr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A1437F" w:rsidRPr="009D4655" w:rsidRDefault="00A1437F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>9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color w:val="auto"/>
          <w:shd w:val="clear" w:color="auto" w:fill="F8F9FA"/>
        </w:rPr>
        <w:t>.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A1437F" w:rsidRPr="009D4655" w:rsidRDefault="00A1437F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:rsidR="00A1437F" w:rsidRPr="009D4655" w:rsidRDefault="00A1437F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7C1291"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:rsidR="00A1437F" w:rsidRPr="009D4655" w:rsidRDefault="00A1437F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A1437F" w:rsidRPr="009D4655" w:rsidRDefault="00A1437F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A1437F" w:rsidRPr="009D4655" w:rsidRDefault="00A1437F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A1437F" w:rsidRPr="009D4655" w:rsidRDefault="00A1437F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1437F" w:rsidRPr="0017722B" w:rsidRDefault="00A1437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Pr="0017722B" w:rsidRDefault="00A1437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A1437F" w:rsidRPr="0017722B" w:rsidRDefault="00A1437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437F" w:rsidRDefault="00A1437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A1437F" w:rsidRPr="0017722B" w:rsidRDefault="00A1437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987"/>
        <w:gridCol w:w="3965"/>
        <w:gridCol w:w="3696"/>
      </w:tblGrid>
      <w:tr w:rsidR="00A1437F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A10FA5" w:rsidRDefault="00A1437F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A10FA5" w:rsidRDefault="00A1437F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7F" w:rsidRPr="00A10FA5" w:rsidRDefault="00A1437F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A1437F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A10FA5" w:rsidRDefault="00A1437F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A10FA5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A1437F" w:rsidRPr="00A10FA5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A1437F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437F" w:rsidRPr="00A10FA5" w:rsidRDefault="00A1437F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A10FA5" w:rsidRDefault="00A1437F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A1437F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A1437F" w:rsidRPr="00A10FA5" w:rsidRDefault="00A1437F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A1437F" w:rsidRPr="00A10FA5" w:rsidRDefault="00A1437F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A1437F" w:rsidRPr="00A10FA5" w:rsidRDefault="00A1437F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A1437F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A10FA5" w:rsidRDefault="00A1437F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A10FA5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A1437F" w:rsidRPr="00A10FA5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D11235" w:rsidRDefault="00A1437F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1437F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Pr="00A10FA5" w:rsidRDefault="00A1437F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A1437F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A1437F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A1437F" w:rsidRDefault="00A1437F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A1437F" w:rsidRPr="00A10FA5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7F" w:rsidRPr="00D11235" w:rsidRDefault="00A1437F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1437F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Pr="00A10FA5" w:rsidRDefault="00A1437F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7F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A1437F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A1437F" w:rsidRPr="00A10FA5" w:rsidRDefault="00A1437F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7F" w:rsidRPr="00D11235" w:rsidRDefault="00A1437F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Pr="009D4655" w:rsidRDefault="00A1437F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A1437F" w:rsidRPr="009D4655" w:rsidRDefault="00A1437F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"/>
        <w:gridCol w:w="1757"/>
        <w:gridCol w:w="2939"/>
        <w:gridCol w:w="3901"/>
      </w:tblGrid>
      <w:tr w:rsidR="00A1437F" w:rsidRPr="009D4655" w:rsidTr="001A4DC6">
        <w:tc>
          <w:tcPr>
            <w:tcW w:w="1492" w:type="dxa"/>
            <w:vAlign w:val="center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A1437F" w:rsidRPr="009D4655" w:rsidTr="001A4DC6">
        <w:tc>
          <w:tcPr>
            <w:tcW w:w="1492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A1437F" w:rsidRPr="009D4655" w:rsidRDefault="00A1437F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A1437F" w:rsidRPr="009D4655" w:rsidRDefault="00A1437F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A1437F" w:rsidRDefault="00A1437F">
      <w:pPr>
        <w:rPr>
          <w:rFonts w:ascii="Times New Roman" w:hAnsi="Times New Roman" w:cs="Times New Roman"/>
        </w:rPr>
      </w:pPr>
    </w:p>
    <w:p w:rsidR="00A1437F" w:rsidRPr="00176C22" w:rsidRDefault="00A1437F">
      <w:pPr>
        <w:rPr>
          <w:rFonts w:ascii="Times New Roman" w:hAnsi="Times New Roman" w:cs="Times New Roman"/>
        </w:rPr>
      </w:pPr>
    </w:p>
    <w:sectPr w:rsidR="00A1437F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37F" w:rsidRDefault="00A1437F">
      <w:r>
        <w:separator/>
      </w:r>
    </w:p>
  </w:endnote>
  <w:endnote w:type="continuationSeparator" w:id="0">
    <w:p w:rsidR="00A1437F" w:rsidRDefault="00A14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7F" w:rsidRDefault="00A1437F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A1437F" w:rsidRDefault="00A1437F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7F" w:rsidRDefault="00A1437F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7F" w:rsidRDefault="00A1437F">
    <w:pPr>
      <w:pStyle w:val="Footer"/>
      <w:jc w:val="center"/>
    </w:pPr>
    <w:fldSimple w:instr="PAGE   \* MERGEFORMAT">
      <w:r>
        <w:rPr>
          <w:noProof/>
        </w:rPr>
        <w:t>13</w:t>
      </w:r>
    </w:fldSimple>
  </w:p>
  <w:p w:rsidR="00A1437F" w:rsidRDefault="00A1437F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7F" w:rsidRDefault="00A1437F">
    <w:pPr>
      <w:pStyle w:val="Footer"/>
      <w:jc w:val="center"/>
    </w:pPr>
    <w:fldSimple w:instr="PAGE   \* MERGEFORMAT">
      <w:r>
        <w:rPr>
          <w:noProof/>
        </w:rPr>
        <w:t>19</w:t>
      </w:r>
    </w:fldSimple>
  </w:p>
  <w:p w:rsidR="00A1437F" w:rsidRDefault="00A1437F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37F" w:rsidRDefault="00A1437F">
      <w:r>
        <w:separator/>
      </w:r>
    </w:p>
  </w:footnote>
  <w:footnote w:type="continuationSeparator" w:id="0">
    <w:p w:rsidR="00A1437F" w:rsidRDefault="00A143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31F"/>
    <w:rsid w:val="000014BA"/>
    <w:rsid w:val="00004AE9"/>
    <w:rsid w:val="00015E88"/>
    <w:rsid w:val="00021B03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C1291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1437F"/>
    <w:rsid w:val="00A5057C"/>
    <w:rsid w:val="00A535CF"/>
    <w:rsid w:val="00A93E93"/>
    <w:rsid w:val="00AA1BA4"/>
    <w:rsid w:val="00AA435F"/>
    <w:rsid w:val="00AA7B50"/>
    <w:rsid w:val="00AB1FBA"/>
    <w:rsid w:val="00AB6EE4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Сноска_"/>
    <w:basedOn w:val="DefaultParagraphFont"/>
    <w:link w:val="a0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1">
    <w:name w:val="Другое_"/>
    <w:basedOn w:val="DefaultParagraphFont"/>
    <w:link w:val="a2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3">
    <w:name w:val="Основной текст_"/>
    <w:basedOn w:val="DefaultParagraphFont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DefaultParagraphFont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4">
    <w:name w:val="Оглавление_"/>
    <w:basedOn w:val="DefaultParagraphFont"/>
    <w:link w:val="a5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6">
    <w:name w:val="Подпись к таблице_"/>
    <w:basedOn w:val="DefaultParagraphFont"/>
    <w:link w:val="a7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0">
    <w:name w:val="Сноска"/>
    <w:basedOn w:val="Normal"/>
    <w:link w:val="a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2">
    <w:name w:val="Другое"/>
    <w:basedOn w:val="Normal"/>
    <w:link w:val="a1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Normal"/>
    <w:link w:val="a3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Normal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Normal"/>
    <w:link w:val="a4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Normal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7">
    <w:name w:val="Подпись к таблице"/>
    <w:basedOn w:val="Normal"/>
    <w:link w:val="a6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TableGrid">
    <w:name w:val="Table Grid"/>
    <w:basedOn w:val="TableNormal"/>
    <w:uiPriority w:val="99"/>
    <w:rsid w:val="006B37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5459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99"/>
    <w:qFormat/>
    <w:rsid w:val="00004AE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Hyperlink">
    <w:name w:val="Hyperlink"/>
    <w:basedOn w:val="DefaultParagraphFont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rsid w:val="00AA7B5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Normal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DefaultParagraphFon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2">
    <w:name w:val="Основной текст (2)_"/>
    <w:basedOn w:val="DefaultParagraphFont"/>
    <w:link w:val="23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Normal"/>
    <w:link w:val="22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DefaultParagraphFon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Normal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</TotalTime>
  <Pages>21</Pages>
  <Words>5684</Words>
  <Characters>-32766</Characters>
  <Application>Microsoft Office Outlook</Application>
  <DocSecurity>0</DocSecurity>
  <Lines>0</Lines>
  <Paragraphs>0</Paragraphs>
  <ScaleCrop>false</ScaleCrop>
  <Company>MosGU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Admin</cp:lastModifiedBy>
  <cp:revision>17</cp:revision>
  <cp:lastPrinted>2023-04-10T07:21:00Z</cp:lastPrinted>
  <dcterms:created xsi:type="dcterms:W3CDTF">2023-08-24T11:56:00Z</dcterms:created>
  <dcterms:modified xsi:type="dcterms:W3CDTF">2023-08-30T19:51:00Z</dcterms:modified>
</cp:coreProperties>
</file>